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71E1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71E1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71E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571E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571E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71E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571E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571E13">
        <w:rPr>
          <w:b w:val="0"/>
        </w:rPr>
        <w:t xml:space="preserve"> 7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571E13" w:rsidP="00232C8F">
            <w:r>
              <w:t>Бухгалтер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71E13" w:rsidP="00232C8F">
            <w:r>
              <w:t>20336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571E13" w:rsidRPr="00571E13">
        <w:rPr>
          <w:rStyle w:val="aa"/>
        </w:rPr>
        <w:t xml:space="preserve"> Служащие,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571E13" w:rsidRPr="00571E13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571E13" w:rsidRPr="00571E13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71E13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71E13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71E13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71E13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71E13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71E13" w:rsidP="0098630F">
            <w:pPr>
              <w:jc w:val="center"/>
            </w:pPr>
            <w:r>
              <w:t>206-267-849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571E13" w:rsidRPr="00571E13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571E13" w:rsidRPr="00571E13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F178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F178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F178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F178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F178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F178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24C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F1787" w:rsidRPr="00BF1787">
        <w:rPr>
          <w:i/>
          <w:u w:val="single"/>
        </w:rPr>
        <w:t>1. Рекомендации по улучшению условий труда: не требуются</w:t>
      </w:r>
      <w:r w:rsidR="00BF1787" w:rsidRPr="00BF178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475F9A" w:rsidRPr="00475F9A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1E13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1E13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571E1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71E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1E13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1E13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71E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571E1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71E13" w:rsidRPr="00571E13" w:rsidTr="00571E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</w:tr>
      <w:tr w:rsidR="00571E13" w:rsidRPr="00571E13" w:rsidTr="00571E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(дата)</w:t>
            </w:r>
          </w:p>
        </w:tc>
      </w:tr>
      <w:tr w:rsidR="00571E13" w:rsidRPr="00571E13" w:rsidTr="00571E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</w:tr>
      <w:tr w:rsidR="00571E13" w:rsidRPr="00571E13" w:rsidTr="00571E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(дата)</w:t>
            </w:r>
          </w:p>
        </w:tc>
      </w:tr>
      <w:tr w:rsidR="00571E13" w:rsidRPr="00571E13" w:rsidTr="00571E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1E13" w:rsidRPr="00571E13" w:rsidRDefault="00571E13" w:rsidP="004E51DC">
            <w:pPr>
              <w:pStyle w:val="a8"/>
            </w:pPr>
          </w:p>
        </w:tc>
      </w:tr>
      <w:tr w:rsidR="00571E13" w:rsidRPr="00571E13" w:rsidTr="00571E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71E13" w:rsidRPr="00571E13" w:rsidRDefault="00571E13" w:rsidP="004E51DC">
            <w:pPr>
              <w:pStyle w:val="a8"/>
              <w:rPr>
                <w:vertAlign w:val="superscript"/>
              </w:rPr>
            </w:pPr>
            <w:r w:rsidRPr="00571E13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F1787" w:rsidTr="00BF178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F1787" w:rsidRDefault="00BF1787" w:rsidP="003C5C39">
            <w:pPr>
              <w:pStyle w:val="a8"/>
            </w:pPr>
            <w:r w:rsidRPr="00BF1787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F178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F178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F178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F1787" w:rsidRDefault="00BF1787" w:rsidP="003C5C39">
            <w:pPr>
              <w:pStyle w:val="a8"/>
            </w:pPr>
            <w:r w:rsidRPr="00BF1787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F178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F1787" w:rsidRDefault="00475F9A" w:rsidP="003C5C39">
            <w:pPr>
              <w:pStyle w:val="a8"/>
            </w:pPr>
            <w:r>
              <w:t>26.11.2020</w:t>
            </w:r>
          </w:p>
        </w:tc>
      </w:tr>
      <w:tr w:rsidR="00EF07A3" w:rsidRPr="00BF1787" w:rsidTr="00BF178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F1787" w:rsidRDefault="00BF1787" w:rsidP="003C5C39">
            <w:pPr>
              <w:pStyle w:val="a8"/>
              <w:rPr>
                <w:b/>
                <w:vertAlign w:val="superscript"/>
              </w:rPr>
            </w:pPr>
            <w:r w:rsidRPr="00BF1787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BF178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F1787" w:rsidRDefault="00BF1787" w:rsidP="00EF07A3">
            <w:pPr>
              <w:pStyle w:val="a8"/>
              <w:rPr>
                <w:b/>
                <w:vertAlign w:val="superscript"/>
              </w:rPr>
            </w:pPr>
            <w:r w:rsidRPr="00BF178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F178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F1787" w:rsidRDefault="00BF1787" w:rsidP="00EF07A3">
            <w:pPr>
              <w:pStyle w:val="a8"/>
              <w:rPr>
                <w:b/>
                <w:vertAlign w:val="superscript"/>
              </w:rPr>
            </w:pPr>
            <w:r w:rsidRPr="00BF178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BF178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F1787" w:rsidRDefault="00BF1787" w:rsidP="00EF07A3">
            <w:pPr>
              <w:pStyle w:val="a8"/>
              <w:rPr>
                <w:vertAlign w:val="superscript"/>
              </w:rPr>
            </w:pPr>
            <w:r w:rsidRPr="00BF1787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71E1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71E13" w:rsidP="004E51DC">
            <w:pPr>
              <w:pStyle w:val="a8"/>
            </w:pPr>
            <w:r>
              <w:t>Кайданенко Екатерина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71E1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571E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475F9A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475F9A" w:rsidRPr="00475F9A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Служащие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033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7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7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BC01CBB48B234B83A8941D29A1A563F7"/>
    <w:docVar w:name="rm_id" w:val="7"/>
    <w:docVar w:name="rm_name" w:val="                                          "/>
    <w:docVar w:name="rm_number" w:val=" 7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20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60ED"/>
    <w:rsid w:val="000905BE"/>
    <w:rsid w:val="000D1F5B"/>
    <w:rsid w:val="00105906"/>
    <w:rsid w:val="00110025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5B2F"/>
    <w:rsid w:val="00344413"/>
    <w:rsid w:val="00367816"/>
    <w:rsid w:val="003876C3"/>
    <w:rsid w:val="003C24DB"/>
    <w:rsid w:val="003C5C39"/>
    <w:rsid w:val="0040104A"/>
    <w:rsid w:val="00402CAC"/>
    <w:rsid w:val="00444410"/>
    <w:rsid w:val="00475F9A"/>
    <w:rsid w:val="00481C22"/>
    <w:rsid w:val="004A47AD"/>
    <w:rsid w:val="004C4DB2"/>
    <w:rsid w:val="004E51DC"/>
    <w:rsid w:val="004E5FB2"/>
    <w:rsid w:val="00510595"/>
    <w:rsid w:val="00563E94"/>
    <w:rsid w:val="00571E13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24CA2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31E64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B012F"/>
    <w:rsid w:val="00BC2F3C"/>
    <w:rsid w:val="00BF1787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2020-11-20T07:49:00Z</dcterms:created>
  <dcterms:modified xsi:type="dcterms:W3CDTF">2020-11-27T04:51:00Z</dcterms:modified>
</cp:coreProperties>
</file>